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E4D02" w14:textId="5D1B1210" w:rsidR="00BA00AB" w:rsidRDefault="00EE4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PLUMMER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d.1404-5)</w:t>
      </w:r>
    </w:p>
    <w:p w14:paraId="7290D6D6" w14:textId="5D53B3AE" w:rsidR="00EE4373" w:rsidRDefault="00EE4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Helmsley.</w:t>
      </w:r>
    </w:p>
    <w:p w14:paraId="6F21147E" w14:textId="631C1065" w:rsidR="00EE4373" w:rsidRDefault="00EE4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ADDED0" w14:textId="1749AF86" w:rsidR="00EE4373" w:rsidRDefault="00EE4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DF78FB" w14:textId="7914831D" w:rsidR="00EE4373" w:rsidRDefault="00EE4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Dec.1404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22F6E4BA" w14:textId="508C231E" w:rsidR="00EE4373" w:rsidRDefault="00EE4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Feb.1405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B2C1F2D" w14:textId="56B4BCB1" w:rsidR="00EE4373" w:rsidRDefault="00EE4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7A6BE" w14:textId="1684BC10" w:rsidR="00EE4373" w:rsidRDefault="00EE4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2F8128" w14:textId="406ED8FA" w:rsidR="00EE4373" w:rsidRPr="00EE4373" w:rsidRDefault="00EE4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sectPr w:rsidR="00EE4373" w:rsidRPr="00EE43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62946" w14:textId="77777777" w:rsidR="00EE4373" w:rsidRDefault="00EE4373" w:rsidP="009139A6">
      <w:r>
        <w:separator/>
      </w:r>
    </w:p>
  </w:endnote>
  <w:endnote w:type="continuationSeparator" w:id="0">
    <w:p w14:paraId="342FCEAA" w14:textId="77777777" w:rsidR="00EE4373" w:rsidRDefault="00EE43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9B3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E3C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CDF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D1094" w14:textId="77777777" w:rsidR="00EE4373" w:rsidRDefault="00EE4373" w:rsidP="009139A6">
      <w:r>
        <w:separator/>
      </w:r>
    </w:p>
  </w:footnote>
  <w:footnote w:type="continuationSeparator" w:id="0">
    <w:p w14:paraId="4DECA897" w14:textId="77777777" w:rsidR="00EE4373" w:rsidRDefault="00EE43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042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805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245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373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EE437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4BBE2"/>
  <w15:chartTrackingRefBased/>
  <w15:docId w15:val="{BBB42AC3-31CE-4F62-9A6D-3AE715E38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2021-03-18T13:45:00Z</dcterms:created>
  <dcterms:modified xsi:type="dcterms:W3CDTF">2021-03-18T13:51:00Z</dcterms:modified>
</cp:coreProperties>
</file>